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BF" w:rsidRDefault="004750BF">
      <w:r>
        <w:t>Adı Soyadı:…………………………………….</w:t>
      </w:r>
    </w:p>
    <w:p w:rsidR="004750BF" w:rsidRDefault="004750BF" w:rsidP="00CF5108">
      <w:pPr>
        <w:jc w:val="center"/>
        <w:rPr>
          <w:sz w:val="32"/>
          <w:szCs w:val="32"/>
        </w:rPr>
      </w:pPr>
      <w:r w:rsidRPr="00CF5108">
        <w:rPr>
          <w:sz w:val="32"/>
          <w:szCs w:val="32"/>
        </w:rPr>
        <w:t>ÇEVREMİZDE SAYISIZ MADDE VARDIR</w:t>
      </w:r>
    </w:p>
    <w:p w:rsidR="004750BF" w:rsidRDefault="004750BF" w:rsidP="00CF5108">
      <w:pPr>
        <w:sectPr w:rsidR="004750BF" w:rsidSect="00CF5108">
          <w:pgSz w:w="11906" w:h="16838"/>
          <w:pgMar w:top="567" w:right="566" w:bottom="567" w:left="709" w:header="708" w:footer="708" w:gutter="0"/>
          <w:cols w:space="708"/>
          <w:docGrid w:linePitch="360"/>
        </w:sectPr>
      </w:pPr>
    </w:p>
    <w:p w:rsidR="004750BF" w:rsidRPr="00CF5108" w:rsidRDefault="004750BF" w:rsidP="00CF5108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pt;margin-top:.15pt;width:0;height:744pt;z-index:251658240" o:connectortype="straight"/>
        </w:pict>
      </w:r>
      <w:r w:rsidRPr="00CF5108">
        <w:rPr>
          <w:b/>
        </w:rPr>
        <w:t xml:space="preserve">1. </w:t>
      </w:r>
      <w:r>
        <w:rPr>
          <w:b/>
        </w:rPr>
        <w:t>Aşağıdakilerden hangisi cisimdir</w:t>
      </w:r>
      <w:r w:rsidRPr="00CF5108">
        <w:rPr>
          <w:b/>
        </w:rPr>
        <w:t>?</w:t>
      </w:r>
    </w:p>
    <w:p w:rsidR="004750BF" w:rsidRDefault="004750BF" w:rsidP="00CF5108">
      <w:r w:rsidRPr="00CF5108">
        <w:rPr>
          <w:b/>
        </w:rPr>
        <w:t>A)</w:t>
      </w:r>
      <w:r>
        <w:t xml:space="preserve"> Altın</w:t>
      </w:r>
      <w:r>
        <w:tab/>
      </w:r>
      <w:r>
        <w:tab/>
      </w:r>
      <w:r w:rsidRPr="00CF5108">
        <w:rPr>
          <w:b/>
        </w:rPr>
        <w:t>B)</w:t>
      </w:r>
      <w:r>
        <w:t xml:space="preserve"> Bakır</w:t>
      </w:r>
    </w:p>
    <w:p w:rsidR="004750BF" w:rsidRDefault="004750BF" w:rsidP="00CF5108">
      <w:r w:rsidRPr="00CF5108">
        <w:rPr>
          <w:b/>
        </w:rPr>
        <w:t>C)</w:t>
      </w:r>
      <w:r>
        <w:t xml:space="preserve"> Gümüş yüzük</w:t>
      </w:r>
      <w:r>
        <w:tab/>
      </w:r>
      <w:r w:rsidRPr="00CF5108">
        <w:rPr>
          <w:b/>
        </w:rPr>
        <w:t>D)</w:t>
      </w:r>
      <w:r>
        <w:t xml:space="preserve"> Çinko</w:t>
      </w:r>
    </w:p>
    <w:p w:rsidR="004750BF" w:rsidRDefault="004750BF" w:rsidP="00CF5108"/>
    <w:p w:rsidR="004750BF" w:rsidRPr="00CF5108" w:rsidRDefault="004750BF" w:rsidP="00CF5108">
      <w:pPr>
        <w:rPr>
          <w:b/>
        </w:rPr>
      </w:pPr>
      <w:r>
        <w:rPr>
          <w:b/>
        </w:rPr>
        <w:t>2</w:t>
      </w:r>
      <w:r w:rsidRPr="00CF5108">
        <w:rPr>
          <w:b/>
        </w:rPr>
        <w:t xml:space="preserve">. </w:t>
      </w:r>
      <w:r>
        <w:rPr>
          <w:b/>
        </w:rPr>
        <w:t>“Maddelerin biçimlenmiş haline cisim denir.” Bu bilgiye göre aşağıdakilerden hangisi cisim değildir</w:t>
      </w:r>
      <w:r w:rsidRPr="00CF5108">
        <w:rPr>
          <w:b/>
        </w:rPr>
        <w:t>?</w:t>
      </w:r>
    </w:p>
    <w:p w:rsidR="004750BF" w:rsidRDefault="004750BF" w:rsidP="00CF5108">
      <w:r w:rsidRPr="00CF5108">
        <w:rPr>
          <w:b/>
        </w:rPr>
        <w:t>A)</w:t>
      </w:r>
      <w:r>
        <w:t xml:space="preserve"> Bardak</w:t>
      </w:r>
      <w:r>
        <w:tab/>
      </w:r>
      <w:r>
        <w:tab/>
      </w:r>
      <w:r w:rsidRPr="00CF5108">
        <w:rPr>
          <w:b/>
        </w:rPr>
        <w:t>B)</w:t>
      </w:r>
      <w:r>
        <w:t xml:space="preserve"> Bilgisayar</w:t>
      </w:r>
    </w:p>
    <w:p w:rsidR="004750BF" w:rsidRDefault="004750BF" w:rsidP="00CF5108">
      <w:r w:rsidRPr="00CF5108">
        <w:rPr>
          <w:b/>
        </w:rPr>
        <w:t>C)</w:t>
      </w:r>
      <w:r>
        <w:t xml:space="preserve"> Süzgeç</w:t>
      </w:r>
      <w:r>
        <w:tab/>
      </w:r>
      <w:r>
        <w:tab/>
      </w:r>
      <w:r w:rsidRPr="00CF5108">
        <w:rPr>
          <w:b/>
        </w:rPr>
        <w:t>D)</w:t>
      </w:r>
      <w:r>
        <w:t xml:space="preserve"> Odun</w:t>
      </w:r>
    </w:p>
    <w:p w:rsidR="004750BF" w:rsidRDefault="004750BF" w:rsidP="00CF5108"/>
    <w:p w:rsidR="004750BF" w:rsidRDefault="004750BF" w:rsidP="00CF5108"/>
    <w:p w:rsidR="004750BF" w:rsidRDefault="004750BF" w:rsidP="006168EC">
      <w:pPr>
        <w:rPr>
          <w:b/>
        </w:rPr>
      </w:pPr>
      <w:r>
        <w:rPr>
          <w:b/>
        </w:rPr>
        <w:t>3</w:t>
      </w:r>
      <w:r w:rsidRPr="00CF5108">
        <w:rPr>
          <w:b/>
        </w:rPr>
        <w:t xml:space="preserve">. </w:t>
      </w:r>
      <w:r>
        <w:rPr>
          <w:b/>
        </w:rPr>
        <w:t>Maddenin özelliklerinden hangisi hem görülebilir hem de hissedilebilir bir özelliktir?</w:t>
      </w:r>
    </w:p>
    <w:p w:rsidR="004750BF" w:rsidRDefault="004750BF" w:rsidP="00CF5108">
      <w:r w:rsidRPr="00CF5108">
        <w:rPr>
          <w:b/>
        </w:rPr>
        <w:t>A)</w:t>
      </w:r>
      <w:r>
        <w:t xml:space="preserve"> Düzgünlük-pürüzlülük</w:t>
      </w:r>
      <w:r>
        <w:tab/>
      </w:r>
    </w:p>
    <w:p w:rsidR="004750BF" w:rsidRDefault="004750BF" w:rsidP="00CF5108">
      <w:r w:rsidRPr="00CF5108">
        <w:rPr>
          <w:b/>
        </w:rPr>
        <w:t>B)</w:t>
      </w:r>
      <w:r>
        <w:t xml:space="preserve"> Sıcaklık-soğukluk</w:t>
      </w:r>
    </w:p>
    <w:p w:rsidR="004750BF" w:rsidRDefault="004750BF" w:rsidP="00CF5108">
      <w:r w:rsidRPr="00CF5108">
        <w:rPr>
          <w:b/>
        </w:rPr>
        <w:t>C)</w:t>
      </w:r>
      <w:r>
        <w:t xml:space="preserve"> Sertlik-yumuşaklık</w:t>
      </w:r>
    </w:p>
    <w:p w:rsidR="004750BF" w:rsidRDefault="004750BF" w:rsidP="00CF5108">
      <w:r w:rsidRPr="00CF5108">
        <w:rPr>
          <w:b/>
        </w:rPr>
        <w:t>D)</w:t>
      </w:r>
      <w:r>
        <w:t xml:space="preserve"> Opaklık-saydamlık</w:t>
      </w:r>
    </w:p>
    <w:p w:rsidR="004750BF" w:rsidRDefault="004750BF" w:rsidP="00CF5108"/>
    <w:p w:rsidR="004750BF" w:rsidRDefault="004750BF" w:rsidP="00CF5108"/>
    <w:p w:rsidR="004750BF" w:rsidRPr="00CF5108" w:rsidRDefault="004750BF" w:rsidP="00AC5237">
      <w:pPr>
        <w:rPr>
          <w:b/>
        </w:rPr>
      </w:pPr>
      <w:r>
        <w:rPr>
          <w:b/>
        </w:rPr>
        <w:t>4</w:t>
      </w:r>
      <w:r w:rsidRPr="00CF5108">
        <w:rPr>
          <w:b/>
        </w:rPr>
        <w:t>.</w:t>
      </w:r>
      <w:r>
        <w:rPr>
          <w:b/>
        </w:rPr>
        <w:t xml:space="preserve"> Aşağıdakilerden hangisi saf maddedir</w:t>
      </w:r>
      <w:r w:rsidRPr="00CF5108">
        <w:rPr>
          <w:b/>
        </w:rPr>
        <w:t>?</w:t>
      </w:r>
    </w:p>
    <w:p w:rsidR="004750BF" w:rsidRDefault="004750BF" w:rsidP="00AC5237">
      <w:r w:rsidRPr="00CF5108">
        <w:rPr>
          <w:b/>
        </w:rPr>
        <w:t>A)</w:t>
      </w:r>
      <w:r>
        <w:t xml:space="preserve"> Limonata</w:t>
      </w:r>
      <w:r>
        <w:tab/>
      </w:r>
      <w:r>
        <w:tab/>
      </w:r>
      <w:r>
        <w:tab/>
      </w:r>
      <w:r w:rsidRPr="00CF5108">
        <w:rPr>
          <w:b/>
        </w:rPr>
        <w:t>B)</w:t>
      </w:r>
      <w:r>
        <w:t xml:space="preserve"> Ayran</w:t>
      </w:r>
    </w:p>
    <w:p w:rsidR="004750BF" w:rsidRDefault="004750BF" w:rsidP="00AC5237">
      <w:r w:rsidRPr="00CF5108">
        <w:rPr>
          <w:b/>
        </w:rPr>
        <w:t>C)</w:t>
      </w:r>
      <w:r>
        <w:t xml:space="preserve"> Yağmur suyu</w:t>
      </w:r>
      <w:r>
        <w:tab/>
      </w:r>
      <w:r>
        <w:tab/>
      </w:r>
      <w:r w:rsidRPr="00CF5108">
        <w:rPr>
          <w:b/>
        </w:rPr>
        <w:t>D)</w:t>
      </w:r>
      <w:r>
        <w:t xml:space="preserve"> Gazoz</w:t>
      </w:r>
    </w:p>
    <w:p w:rsidR="004750BF" w:rsidRDefault="004750BF" w:rsidP="00CF5108"/>
    <w:p w:rsidR="004750BF" w:rsidRDefault="004750BF" w:rsidP="00CF5108"/>
    <w:p w:rsidR="004750BF" w:rsidRDefault="004750BF" w:rsidP="00F30EDC">
      <w:pPr>
        <w:rPr>
          <w:b/>
        </w:rPr>
      </w:pPr>
      <w:r>
        <w:rPr>
          <w:b/>
        </w:rPr>
        <w:t>5</w:t>
      </w:r>
      <w:r w:rsidRPr="00CF5108">
        <w:rPr>
          <w:b/>
        </w:rPr>
        <w:t xml:space="preserve">. </w:t>
      </w:r>
      <w:r>
        <w:rPr>
          <w:b/>
        </w:rPr>
        <w:t>Aşağıdakilerden kaç tanesi madde değildir</w:t>
      </w:r>
      <w:r w:rsidRPr="00CF5108">
        <w:rPr>
          <w:b/>
        </w:rPr>
        <w:t>?</w:t>
      </w:r>
    </w:p>
    <w:p w:rsidR="004750BF" w:rsidRDefault="004750BF" w:rsidP="00E2029B">
      <w:r>
        <w:rPr>
          <w:b/>
        </w:rPr>
        <w:tab/>
      </w:r>
    </w:p>
    <w:p w:rsidR="004750BF" w:rsidRPr="00751E7D" w:rsidRDefault="004750BF" w:rsidP="00F30EDC">
      <w:r w:rsidRPr="00920EA2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240.75pt;height:48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">
            <v:imagedata r:id="rId4" o:title="" croptop="-24826f" cropbottom="-26238f"/>
            <o:lock v:ext="edit" aspectratio="f"/>
          </v:shape>
        </w:pict>
      </w:r>
    </w:p>
    <w:p w:rsidR="004750BF" w:rsidRPr="00751E7D" w:rsidRDefault="004750BF" w:rsidP="00E2029B">
      <w:r w:rsidRPr="00751E7D">
        <w:tab/>
      </w:r>
    </w:p>
    <w:p w:rsidR="004750BF" w:rsidRDefault="004750BF" w:rsidP="00F30EDC">
      <w:r w:rsidRPr="00CF5108">
        <w:rPr>
          <w:b/>
        </w:rPr>
        <w:t>A)</w:t>
      </w:r>
      <w:r>
        <w:t xml:space="preserve"> 1</w:t>
      </w:r>
      <w:r>
        <w:tab/>
      </w:r>
      <w:r>
        <w:tab/>
      </w:r>
      <w:r w:rsidRPr="00CF5108">
        <w:rPr>
          <w:b/>
        </w:rPr>
        <w:t>B)</w:t>
      </w:r>
      <w:r>
        <w:t xml:space="preserve"> 2</w:t>
      </w:r>
      <w:r>
        <w:tab/>
        <w:t xml:space="preserve">            </w:t>
      </w:r>
      <w:r w:rsidRPr="00CF5108">
        <w:rPr>
          <w:b/>
        </w:rPr>
        <w:t>C)</w:t>
      </w:r>
      <w:r>
        <w:t xml:space="preserve"> 3</w:t>
      </w:r>
      <w:r>
        <w:tab/>
      </w:r>
      <w:r>
        <w:tab/>
      </w:r>
      <w:r w:rsidRPr="00CF5108">
        <w:rPr>
          <w:b/>
        </w:rPr>
        <w:t>D)</w:t>
      </w:r>
      <w:r>
        <w:t xml:space="preserve"> 4</w:t>
      </w:r>
    </w:p>
    <w:p w:rsidR="004750BF" w:rsidRDefault="004750BF" w:rsidP="00F30EDC"/>
    <w:p w:rsidR="004750BF" w:rsidRDefault="004750BF" w:rsidP="00F30EDC"/>
    <w:p w:rsidR="004750BF" w:rsidRDefault="004750BF" w:rsidP="00F30EDC">
      <w:pPr>
        <w:rPr>
          <w:b/>
        </w:rPr>
      </w:pPr>
      <w:r>
        <w:rPr>
          <w:b/>
        </w:rPr>
        <w:t>6</w:t>
      </w:r>
      <w:r w:rsidRPr="00CF5108">
        <w:rPr>
          <w:b/>
        </w:rPr>
        <w:t xml:space="preserve">. </w:t>
      </w:r>
      <w:r>
        <w:rPr>
          <w:b/>
        </w:rPr>
        <w:t xml:space="preserve"> </w:t>
      </w:r>
    </w:p>
    <w:tbl>
      <w:tblPr>
        <w:tblW w:w="5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6"/>
        <w:gridCol w:w="1296"/>
        <w:gridCol w:w="1408"/>
        <w:gridCol w:w="1184"/>
      </w:tblGrid>
      <w:tr w:rsidR="004750BF" w:rsidTr="00920EA2">
        <w:trPr>
          <w:trHeight w:val="294"/>
        </w:trPr>
        <w:tc>
          <w:tcPr>
            <w:tcW w:w="1296" w:type="dxa"/>
          </w:tcPr>
          <w:p w:rsidR="004750BF" w:rsidRPr="005F5F55" w:rsidRDefault="004750BF" w:rsidP="00F30EDC">
            <w:r w:rsidRPr="005F5F55">
              <w:t>I.Berklik</w:t>
            </w:r>
          </w:p>
        </w:tc>
        <w:tc>
          <w:tcPr>
            <w:tcW w:w="1296" w:type="dxa"/>
          </w:tcPr>
          <w:p w:rsidR="004750BF" w:rsidRPr="005F5F55" w:rsidRDefault="004750BF" w:rsidP="00F30EDC">
            <w:r>
              <w:t>II. Kütle</w:t>
            </w:r>
          </w:p>
        </w:tc>
        <w:tc>
          <w:tcPr>
            <w:tcW w:w="1408" w:type="dxa"/>
          </w:tcPr>
          <w:p w:rsidR="004750BF" w:rsidRPr="005F5F55" w:rsidRDefault="004750BF" w:rsidP="005F5F55">
            <w:r>
              <w:t>III. Hacim</w:t>
            </w:r>
          </w:p>
        </w:tc>
        <w:tc>
          <w:tcPr>
            <w:tcW w:w="1184" w:type="dxa"/>
          </w:tcPr>
          <w:p w:rsidR="004750BF" w:rsidRPr="005F5F55" w:rsidRDefault="004750BF" w:rsidP="00F30EDC">
            <w:r>
              <w:t>IV. Renk</w:t>
            </w:r>
          </w:p>
        </w:tc>
      </w:tr>
    </w:tbl>
    <w:p w:rsidR="004750BF" w:rsidRDefault="004750BF" w:rsidP="00F30EDC">
      <w:pPr>
        <w:rPr>
          <w:b/>
        </w:rPr>
      </w:pPr>
    </w:p>
    <w:p w:rsidR="004750BF" w:rsidRPr="00CF5108" w:rsidRDefault="004750BF" w:rsidP="00F30EDC">
      <w:pPr>
        <w:rPr>
          <w:b/>
        </w:rPr>
      </w:pPr>
      <w:r>
        <w:rPr>
          <w:b/>
        </w:rPr>
        <w:t>Yukarıdaki maddelerin özelliklerinden hangisi ya da hangileri ölçülebilir?</w:t>
      </w:r>
    </w:p>
    <w:p w:rsidR="004750BF" w:rsidRDefault="004750BF" w:rsidP="00F30EDC">
      <w:r w:rsidRPr="00CF5108">
        <w:rPr>
          <w:b/>
        </w:rPr>
        <w:t>A)</w:t>
      </w:r>
      <w:r>
        <w:t xml:space="preserve"> I-II</w:t>
      </w:r>
      <w:r>
        <w:tab/>
      </w:r>
      <w:r>
        <w:tab/>
      </w:r>
      <w:r>
        <w:tab/>
      </w:r>
      <w:r w:rsidRPr="00CF5108">
        <w:rPr>
          <w:b/>
        </w:rPr>
        <w:t>B)</w:t>
      </w:r>
      <w:r>
        <w:t xml:space="preserve"> Yalnız III</w:t>
      </w:r>
    </w:p>
    <w:p w:rsidR="004750BF" w:rsidRDefault="004750BF" w:rsidP="00F30EDC">
      <w:r w:rsidRPr="00CF5108">
        <w:rPr>
          <w:b/>
        </w:rPr>
        <w:t>C)</w:t>
      </w:r>
      <w:r>
        <w:t xml:space="preserve"> I-IV</w:t>
      </w:r>
      <w:r>
        <w:tab/>
      </w:r>
      <w:r>
        <w:tab/>
      </w:r>
      <w:r w:rsidRPr="00CF5108">
        <w:rPr>
          <w:b/>
        </w:rPr>
        <w:t>D)</w:t>
      </w:r>
      <w:r>
        <w:t xml:space="preserve"> II-III</w:t>
      </w:r>
    </w:p>
    <w:p w:rsidR="004750BF" w:rsidRDefault="004750BF" w:rsidP="00CF5108"/>
    <w:p w:rsidR="004750BF" w:rsidRDefault="004750BF" w:rsidP="00CF5108"/>
    <w:p w:rsidR="004750BF" w:rsidRPr="00CF5108" w:rsidRDefault="004750BF" w:rsidP="00422317">
      <w:pPr>
        <w:rPr>
          <w:b/>
        </w:rPr>
      </w:pPr>
      <w:r>
        <w:rPr>
          <w:b/>
        </w:rPr>
        <w:t>7</w:t>
      </w:r>
      <w:r w:rsidRPr="00CF5108">
        <w:rPr>
          <w:b/>
        </w:rPr>
        <w:t xml:space="preserve">. </w:t>
      </w:r>
      <w:r>
        <w:rPr>
          <w:b/>
        </w:rPr>
        <w:t>“Maddelerin uzayda kapladığı yere hacim denir.” Aşağıdakilerden hangisinin hacmi yoktur</w:t>
      </w:r>
      <w:r w:rsidRPr="00CF5108">
        <w:rPr>
          <w:b/>
        </w:rPr>
        <w:t>?</w:t>
      </w:r>
    </w:p>
    <w:p w:rsidR="004750BF" w:rsidRDefault="004750BF" w:rsidP="00422317">
      <w:r w:rsidRPr="00CF5108">
        <w:rPr>
          <w:b/>
        </w:rPr>
        <w:t>A)</w:t>
      </w:r>
      <w:r>
        <w:t xml:space="preserve"> Benzin</w:t>
      </w:r>
      <w:r>
        <w:tab/>
      </w:r>
      <w:r>
        <w:tab/>
      </w:r>
      <w:r w:rsidRPr="00CF5108">
        <w:rPr>
          <w:b/>
        </w:rPr>
        <w:t>B)</w:t>
      </w:r>
      <w:r>
        <w:t xml:space="preserve"> Isı</w:t>
      </w:r>
    </w:p>
    <w:p w:rsidR="004750BF" w:rsidRDefault="004750BF" w:rsidP="00422317">
      <w:r w:rsidRPr="00CF5108">
        <w:rPr>
          <w:b/>
        </w:rPr>
        <w:t>C)</w:t>
      </w:r>
      <w:r>
        <w:t xml:space="preserve"> Hava</w:t>
      </w:r>
      <w:r>
        <w:tab/>
      </w:r>
      <w:r>
        <w:tab/>
      </w:r>
      <w:r w:rsidRPr="00CF5108">
        <w:rPr>
          <w:b/>
        </w:rPr>
        <w:t>D)</w:t>
      </w:r>
      <w:r>
        <w:t xml:space="preserve"> Mazot</w:t>
      </w:r>
    </w:p>
    <w:p w:rsidR="004750BF" w:rsidRDefault="004750BF" w:rsidP="005F5F55">
      <w:pPr>
        <w:rPr>
          <w:b/>
        </w:rPr>
      </w:pPr>
    </w:p>
    <w:p w:rsidR="004750BF" w:rsidRDefault="004750BF" w:rsidP="005F5F55">
      <w:pPr>
        <w:rPr>
          <w:b/>
        </w:rPr>
      </w:pPr>
    </w:p>
    <w:p w:rsidR="004750BF" w:rsidRPr="00CF5108" w:rsidRDefault="004750BF" w:rsidP="005F5F55">
      <w:pPr>
        <w:rPr>
          <w:b/>
        </w:rPr>
      </w:pPr>
      <w:r>
        <w:rPr>
          <w:b/>
        </w:rPr>
        <w:t>8</w:t>
      </w:r>
      <w:r w:rsidRPr="00CF5108">
        <w:rPr>
          <w:b/>
        </w:rPr>
        <w:t xml:space="preserve">. </w:t>
      </w:r>
      <w:r w:rsidRPr="005F5F55">
        <w:rPr>
          <w:b/>
        </w:rPr>
        <w:t>Demir tozu ile kum karışımını ayırmak için en uygun yöntem aşağıdakilerden hangisidir?</w:t>
      </w:r>
    </w:p>
    <w:p w:rsidR="004750BF" w:rsidRDefault="004750BF" w:rsidP="00223E0C">
      <w:r w:rsidRPr="00CF5108">
        <w:rPr>
          <w:b/>
        </w:rPr>
        <w:t>A)</w:t>
      </w:r>
      <w:r>
        <w:t xml:space="preserve"> Eleme</w:t>
      </w:r>
      <w:r>
        <w:tab/>
      </w:r>
      <w:r>
        <w:tab/>
      </w:r>
      <w:r w:rsidRPr="00CF5108">
        <w:rPr>
          <w:b/>
        </w:rPr>
        <w:t>B)</w:t>
      </w:r>
      <w:r>
        <w:t xml:space="preserve"> Mıknatısla ayırma</w:t>
      </w:r>
    </w:p>
    <w:p w:rsidR="004750BF" w:rsidRDefault="004750BF" w:rsidP="00223E0C">
      <w:r w:rsidRPr="00CF5108">
        <w:rPr>
          <w:b/>
        </w:rPr>
        <w:t>C)</w:t>
      </w:r>
      <w:r>
        <w:t xml:space="preserve"> Süzme</w:t>
      </w:r>
      <w:r>
        <w:tab/>
      </w:r>
      <w:r>
        <w:tab/>
      </w:r>
      <w:r w:rsidRPr="00CF5108">
        <w:rPr>
          <w:b/>
        </w:rPr>
        <w:t>D)</w:t>
      </w:r>
      <w:r>
        <w:t xml:space="preserve"> Suda yüzdürme</w:t>
      </w:r>
    </w:p>
    <w:p w:rsidR="004750BF" w:rsidRPr="00CF5108" w:rsidRDefault="004750BF" w:rsidP="005F5F55">
      <w:pPr>
        <w:rPr>
          <w:b/>
        </w:rPr>
      </w:pPr>
      <w:r>
        <w:rPr>
          <w:b/>
        </w:rPr>
        <w:t>9</w:t>
      </w:r>
      <w:r w:rsidRPr="00CF5108">
        <w:rPr>
          <w:b/>
        </w:rPr>
        <w:t xml:space="preserve">. </w:t>
      </w:r>
      <w:r w:rsidRPr="005F5F55">
        <w:rPr>
          <w:b/>
        </w:rPr>
        <w:t>Aşağıdakilerden hangisi madde özelliği göstermez</w:t>
      </w:r>
      <w:r>
        <w:rPr>
          <w:b/>
        </w:rPr>
        <w:t>?</w:t>
      </w:r>
    </w:p>
    <w:p w:rsidR="004750BF" w:rsidRDefault="004750BF" w:rsidP="007D5606">
      <w:r w:rsidRPr="00CF5108">
        <w:rPr>
          <w:b/>
        </w:rPr>
        <w:t>A)</w:t>
      </w:r>
      <w:r>
        <w:t xml:space="preserve"> Tuz</w:t>
      </w:r>
      <w:r>
        <w:tab/>
      </w:r>
      <w:r>
        <w:tab/>
      </w:r>
      <w:r>
        <w:tab/>
      </w:r>
      <w:r>
        <w:tab/>
      </w:r>
      <w:r w:rsidRPr="00CF5108">
        <w:rPr>
          <w:b/>
        </w:rPr>
        <w:t>B)</w:t>
      </w:r>
      <w:r>
        <w:t xml:space="preserve"> Ses</w:t>
      </w:r>
    </w:p>
    <w:p w:rsidR="004750BF" w:rsidRDefault="004750BF" w:rsidP="007D5606">
      <w:r w:rsidRPr="00CF5108">
        <w:rPr>
          <w:b/>
        </w:rPr>
        <w:t>C)</w:t>
      </w:r>
      <w:r>
        <w:t xml:space="preserve"> Koltuk</w:t>
      </w:r>
      <w:r>
        <w:tab/>
      </w:r>
      <w:r>
        <w:tab/>
      </w:r>
      <w:r>
        <w:tab/>
      </w:r>
      <w:r w:rsidRPr="00CF5108">
        <w:rPr>
          <w:b/>
        </w:rPr>
        <w:t>D)</w:t>
      </w:r>
      <w:r>
        <w:t xml:space="preserve"> şeker</w:t>
      </w:r>
    </w:p>
    <w:p w:rsidR="004750BF" w:rsidRDefault="004750BF" w:rsidP="007D5606"/>
    <w:p w:rsidR="004750BF" w:rsidRDefault="004750BF" w:rsidP="007D5606"/>
    <w:p w:rsidR="004750BF" w:rsidRPr="00CF5108" w:rsidRDefault="004750BF" w:rsidP="007D5606">
      <w:pPr>
        <w:rPr>
          <w:b/>
        </w:rPr>
      </w:pPr>
      <w:r>
        <w:rPr>
          <w:b/>
        </w:rPr>
        <w:t>10</w:t>
      </w:r>
      <w:r w:rsidRPr="00CF5108">
        <w:rPr>
          <w:b/>
        </w:rPr>
        <w:t xml:space="preserve">. </w:t>
      </w:r>
      <w:r>
        <w:rPr>
          <w:b/>
        </w:rPr>
        <w:t xml:space="preserve"> Camdan yapılmış bir vazo, aşağıdaki sınıflamalardan hangisine girmez?</w:t>
      </w:r>
    </w:p>
    <w:p w:rsidR="004750BF" w:rsidRDefault="004750BF" w:rsidP="007D5606">
      <w:r w:rsidRPr="00CF5108">
        <w:rPr>
          <w:b/>
        </w:rPr>
        <w:t>A)</w:t>
      </w:r>
      <w:r>
        <w:t xml:space="preserve"> Cisim</w:t>
      </w:r>
      <w:r>
        <w:tab/>
      </w:r>
      <w:r>
        <w:tab/>
      </w:r>
      <w:r w:rsidRPr="00CF5108">
        <w:rPr>
          <w:b/>
        </w:rPr>
        <w:t>B)</w:t>
      </w:r>
      <w:r>
        <w:t xml:space="preserve"> Eşya</w:t>
      </w:r>
    </w:p>
    <w:p w:rsidR="004750BF" w:rsidRDefault="004750BF" w:rsidP="007D5606">
      <w:r w:rsidRPr="00CF5108">
        <w:rPr>
          <w:b/>
        </w:rPr>
        <w:t>C)</w:t>
      </w:r>
      <w:r>
        <w:t xml:space="preserve"> Malzeme</w:t>
      </w:r>
      <w:r>
        <w:tab/>
      </w:r>
      <w:r>
        <w:tab/>
      </w:r>
      <w:r w:rsidRPr="00CF5108">
        <w:rPr>
          <w:b/>
        </w:rPr>
        <w:t>D)</w:t>
      </w:r>
      <w:r>
        <w:t xml:space="preserve"> Madde</w:t>
      </w:r>
    </w:p>
    <w:p w:rsidR="004750BF" w:rsidRDefault="004750BF" w:rsidP="007D5606"/>
    <w:p w:rsidR="004750BF" w:rsidRDefault="004750BF" w:rsidP="00422317"/>
    <w:p w:rsidR="004750BF" w:rsidRPr="00CF5108" w:rsidRDefault="004750BF" w:rsidP="00C279FB">
      <w:pPr>
        <w:rPr>
          <w:b/>
        </w:rPr>
      </w:pPr>
      <w:r>
        <w:rPr>
          <w:b/>
        </w:rPr>
        <w:t>11</w:t>
      </w:r>
      <w:r w:rsidRPr="00CF5108">
        <w:rPr>
          <w:b/>
        </w:rPr>
        <w:t xml:space="preserve">. </w:t>
      </w:r>
      <w:r>
        <w:rPr>
          <w:b/>
        </w:rPr>
        <w:t>Işığı hiç geçirmeyen maddelere ne denir</w:t>
      </w:r>
      <w:r w:rsidRPr="00CF5108">
        <w:rPr>
          <w:b/>
        </w:rPr>
        <w:t>?</w:t>
      </w:r>
    </w:p>
    <w:p w:rsidR="004750BF" w:rsidRDefault="004750BF" w:rsidP="00C279FB">
      <w:r w:rsidRPr="00CF5108">
        <w:rPr>
          <w:b/>
        </w:rPr>
        <w:t>A)</w:t>
      </w:r>
      <w:r>
        <w:t xml:space="preserve"> mat madde</w:t>
      </w:r>
      <w:r>
        <w:tab/>
      </w:r>
      <w:r>
        <w:tab/>
      </w:r>
      <w:r w:rsidRPr="00CF5108">
        <w:rPr>
          <w:b/>
        </w:rPr>
        <w:t>B)</w:t>
      </w:r>
      <w:r>
        <w:t xml:space="preserve"> saydam madde</w:t>
      </w:r>
    </w:p>
    <w:p w:rsidR="004750BF" w:rsidRDefault="004750BF" w:rsidP="00C279FB">
      <w:r w:rsidRPr="00CF5108">
        <w:rPr>
          <w:b/>
        </w:rPr>
        <w:t>C)</w:t>
      </w:r>
      <w:r>
        <w:t xml:space="preserve"> berk madde</w:t>
      </w:r>
      <w:r>
        <w:tab/>
      </w:r>
      <w:r w:rsidRPr="00CF5108">
        <w:rPr>
          <w:b/>
        </w:rPr>
        <w:t>D)</w:t>
      </w:r>
      <w:r>
        <w:t xml:space="preserve"> opak madde</w:t>
      </w:r>
    </w:p>
    <w:p w:rsidR="004750BF" w:rsidRDefault="004750BF" w:rsidP="00C279FB"/>
    <w:p w:rsidR="004750BF" w:rsidRDefault="004750BF" w:rsidP="00C279FB"/>
    <w:p w:rsidR="004750BF" w:rsidRPr="00CF5108" w:rsidRDefault="004750BF" w:rsidP="006B2375">
      <w:pPr>
        <w:rPr>
          <w:b/>
        </w:rPr>
      </w:pPr>
      <w:r>
        <w:rPr>
          <w:b/>
        </w:rPr>
        <w:t>12</w:t>
      </w:r>
      <w:r w:rsidRPr="00CF5108">
        <w:rPr>
          <w:b/>
        </w:rPr>
        <w:t xml:space="preserve">. </w:t>
      </w:r>
      <w:r w:rsidRPr="006B2375">
        <w:rPr>
          <w:b/>
        </w:rPr>
        <w:t>Aşağıdakilerden hangisi hem saydam hem de kırılgandır?</w:t>
      </w:r>
    </w:p>
    <w:p w:rsidR="004750BF" w:rsidRDefault="004750BF" w:rsidP="00C279FB">
      <w:r w:rsidRPr="00CF5108">
        <w:rPr>
          <w:b/>
        </w:rPr>
        <w:t>A)</w:t>
      </w:r>
      <w:r>
        <w:t xml:space="preserve"> cam</w:t>
      </w:r>
      <w:r>
        <w:tab/>
      </w:r>
      <w:r>
        <w:tab/>
      </w:r>
      <w:r w:rsidRPr="00CF5108">
        <w:rPr>
          <w:b/>
        </w:rPr>
        <w:t>B)</w:t>
      </w:r>
      <w:r>
        <w:t xml:space="preserve"> karton</w:t>
      </w:r>
    </w:p>
    <w:p w:rsidR="004750BF" w:rsidRDefault="004750BF" w:rsidP="00C279FB">
      <w:r w:rsidRPr="00CF5108">
        <w:rPr>
          <w:b/>
        </w:rPr>
        <w:t>C)</w:t>
      </w:r>
      <w:r>
        <w:t xml:space="preserve"> gazyağı</w:t>
      </w:r>
      <w:r>
        <w:tab/>
      </w:r>
      <w:r>
        <w:tab/>
      </w:r>
      <w:r w:rsidRPr="00CF5108">
        <w:rPr>
          <w:b/>
        </w:rPr>
        <w:t>D)</w:t>
      </w:r>
      <w:r>
        <w:t xml:space="preserve"> su</w:t>
      </w:r>
    </w:p>
    <w:p w:rsidR="004750BF" w:rsidRDefault="004750BF" w:rsidP="00C279FB"/>
    <w:p w:rsidR="004750BF" w:rsidRDefault="004750BF" w:rsidP="00C279FB"/>
    <w:p w:rsidR="004750BF" w:rsidRPr="00CF5108" w:rsidRDefault="004750BF" w:rsidP="006B2375">
      <w:pPr>
        <w:rPr>
          <w:b/>
        </w:rPr>
      </w:pPr>
      <w:r>
        <w:rPr>
          <w:b/>
        </w:rPr>
        <w:t>13</w:t>
      </w:r>
      <w:r w:rsidRPr="00CF5108">
        <w:rPr>
          <w:b/>
        </w:rPr>
        <w:t xml:space="preserve">. </w:t>
      </w:r>
      <w:r w:rsidRPr="006B2375">
        <w:rPr>
          <w:b/>
        </w:rPr>
        <w:t>Aşağıdakilerden hangisi mıknatıs tarafından çekilmez</w:t>
      </w:r>
      <w:r>
        <w:rPr>
          <w:b/>
        </w:rPr>
        <w:t>?</w:t>
      </w:r>
    </w:p>
    <w:p w:rsidR="004750BF" w:rsidRDefault="004750BF" w:rsidP="00C279FB">
      <w:r w:rsidRPr="00CF5108">
        <w:rPr>
          <w:b/>
        </w:rPr>
        <w:t>A)</w:t>
      </w:r>
      <w:r>
        <w:t xml:space="preserve"> toplu iğne</w:t>
      </w:r>
      <w:r>
        <w:tab/>
      </w:r>
      <w:r>
        <w:tab/>
      </w:r>
      <w:r w:rsidRPr="00CF5108">
        <w:rPr>
          <w:b/>
        </w:rPr>
        <w:t>B)</w:t>
      </w:r>
      <w:r>
        <w:t xml:space="preserve"> çivi</w:t>
      </w:r>
    </w:p>
    <w:p w:rsidR="004750BF" w:rsidRDefault="004750BF" w:rsidP="00C279FB">
      <w:r w:rsidRPr="00CF5108">
        <w:rPr>
          <w:b/>
        </w:rPr>
        <w:t>C)</w:t>
      </w:r>
      <w:r>
        <w:t xml:space="preserve"> nikel</w:t>
      </w:r>
      <w:r>
        <w:tab/>
      </w:r>
      <w:r>
        <w:tab/>
      </w:r>
      <w:r w:rsidRPr="00CF5108">
        <w:rPr>
          <w:b/>
        </w:rPr>
        <w:t>D)</w:t>
      </w:r>
      <w:r>
        <w:t xml:space="preserve"> plastik</w:t>
      </w:r>
    </w:p>
    <w:p w:rsidR="004750BF" w:rsidRDefault="004750BF" w:rsidP="00C279FB"/>
    <w:p w:rsidR="004750BF" w:rsidRDefault="004750BF" w:rsidP="00C279FB"/>
    <w:p w:rsidR="004750BF" w:rsidRPr="00CF5108" w:rsidRDefault="004750BF" w:rsidP="00892931">
      <w:pPr>
        <w:rPr>
          <w:b/>
        </w:rPr>
      </w:pPr>
      <w:r>
        <w:rPr>
          <w:b/>
        </w:rPr>
        <w:t>14</w:t>
      </w:r>
      <w:r w:rsidRPr="00CF5108">
        <w:rPr>
          <w:b/>
        </w:rPr>
        <w:t xml:space="preserve">. </w:t>
      </w:r>
      <w:r>
        <w:rPr>
          <w:b/>
        </w:rPr>
        <w:t>Ağaç işlenerek aşağıdakilerden hangisine dönüştürülemez</w:t>
      </w:r>
      <w:r w:rsidRPr="00CF5108">
        <w:rPr>
          <w:b/>
        </w:rPr>
        <w:t>?</w:t>
      </w:r>
    </w:p>
    <w:p w:rsidR="004750BF" w:rsidRDefault="004750BF" w:rsidP="00892931">
      <w:r w:rsidRPr="00CF5108">
        <w:rPr>
          <w:b/>
        </w:rPr>
        <w:t>A)</w:t>
      </w:r>
      <w:r>
        <w:t xml:space="preserve"> kalem</w:t>
      </w:r>
      <w:r>
        <w:tab/>
      </w:r>
      <w:r>
        <w:tab/>
      </w:r>
      <w:r w:rsidRPr="00CF5108">
        <w:rPr>
          <w:b/>
        </w:rPr>
        <w:t>B)</w:t>
      </w:r>
      <w:r>
        <w:t xml:space="preserve"> sıra</w:t>
      </w:r>
    </w:p>
    <w:p w:rsidR="004750BF" w:rsidRDefault="004750BF" w:rsidP="00892931">
      <w:r w:rsidRPr="00CF5108">
        <w:rPr>
          <w:b/>
        </w:rPr>
        <w:t>C)</w:t>
      </w:r>
      <w:r>
        <w:t xml:space="preserve"> sandalye</w:t>
      </w:r>
      <w:r>
        <w:tab/>
      </w:r>
      <w:r>
        <w:tab/>
      </w:r>
      <w:r w:rsidRPr="00CF5108">
        <w:rPr>
          <w:b/>
        </w:rPr>
        <w:t>D)</w:t>
      </w:r>
      <w:r>
        <w:t xml:space="preserve"> cam</w:t>
      </w:r>
    </w:p>
    <w:p w:rsidR="004750BF" w:rsidRDefault="004750BF" w:rsidP="00C279FB"/>
    <w:p w:rsidR="004750BF" w:rsidRDefault="004750BF" w:rsidP="00C279FB"/>
    <w:p w:rsidR="004750BF" w:rsidRPr="00CF5108" w:rsidRDefault="004750BF" w:rsidP="00892931">
      <w:pPr>
        <w:rPr>
          <w:b/>
        </w:rPr>
      </w:pPr>
      <w:r>
        <w:rPr>
          <w:b/>
        </w:rPr>
        <w:t>15</w:t>
      </w:r>
      <w:r w:rsidRPr="00CF5108">
        <w:rPr>
          <w:b/>
        </w:rPr>
        <w:t xml:space="preserve">. </w:t>
      </w:r>
      <w:r>
        <w:rPr>
          <w:b/>
        </w:rPr>
        <w:t>Aşağıdakilerden hangisi eşya özelliğine sahip maddelerden değildir</w:t>
      </w:r>
      <w:r w:rsidRPr="00CF5108">
        <w:rPr>
          <w:b/>
        </w:rPr>
        <w:t>?</w:t>
      </w:r>
    </w:p>
    <w:p w:rsidR="004750BF" w:rsidRDefault="004750BF" w:rsidP="00892931">
      <w:r w:rsidRPr="00CF5108">
        <w:rPr>
          <w:b/>
        </w:rPr>
        <w:t>A)</w:t>
      </w:r>
      <w:r>
        <w:t xml:space="preserve"> kilim</w:t>
      </w:r>
      <w:r>
        <w:tab/>
      </w:r>
      <w:r>
        <w:tab/>
      </w:r>
      <w:r w:rsidRPr="00CF5108">
        <w:rPr>
          <w:b/>
        </w:rPr>
        <w:t>B)</w:t>
      </w:r>
      <w:r>
        <w:t xml:space="preserve"> kolonya</w:t>
      </w:r>
    </w:p>
    <w:p w:rsidR="004750BF" w:rsidRDefault="004750BF" w:rsidP="00892931">
      <w:r w:rsidRPr="00CF5108">
        <w:rPr>
          <w:b/>
        </w:rPr>
        <w:t>C)</w:t>
      </w:r>
      <w:r>
        <w:t xml:space="preserve"> tava</w:t>
      </w:r>
      <w:r>
        <w:tab/>
      </w:r>
      <w:r>
        <w:tab/>
      </w:r>
      <w:r w:rsidRPr="00CF5108">
        <w:rPr>
          <w:b/>
        </w:rPr>
        <w:t>D)</w:t>
      </w:r>
      <w:r>
        <w:t xml:space="preserve"> kolye</w:t>
      </w:r>
    </w:p>
    <w:p w:rsidR="004750BF" w:rsidRDefault="004750BF" w:rsidP="00892931"/>
    <w:p w:rsidR="004750BF" w:rsidRDefault="004750BF" w:rsidP="00892931"/>
    <w:p w:rsidR="004750BF" w:rsidRPr="00CF5108" w:rsidRDefault="004750BF" w:rsidP="00892931">
      <w:pPr>
        <w:rPr>
          <w:b/>
        </w:rPr>
      </w:pPr>
      <w:r>
        <w:rPr>
          <w:b/>
        </w:rPr>
        <w:t>16</w:t>
      </w:r>
      <w:r w:rsidRPr="00CF5108">
        <w:rPr>
          <w:b/>
        </w:rPr>
        <w:t xml:space="preserve">. </w:t>
      </w:r>
      <w:r>
        <w:rPr>
          <w:b/>
        </w:rPr>
        <w:t>Aşağıda verilen ikili özelliklerden hangisinin arasına zıtlık söz konusu değildir</w:t>
      </w:r>
      <w:r w:rsidRPr="00CF5108">
        <w:rPr>
          <w:b/>
        </w:rPr>
        <w:t>?</w:t>
      </w:r>
    </w:p>
    <w:p w:rsidR="004750BF" w:rsidRDefault="004750BF" w:rsidP="00892931">
      <w:r w:rsidRPr="00CF5108">
        <w:rPr>
          <w:b/>
        </w:rPr>
        <w:t>A)</w:t>
      </w:r>
      <w:r>
        <w:t xml:space="preserve"> saydamlık-opaklık</w:t>
      </w:r>
      <w:r>
        <w:tab/>
      </w:r>
      <w:r>
        <w:tab/>
      </w:r>
    </w:p>
    <w:p w:rsidR="004750BF" w:rsidRDefault="004750BF" w:rsidP="00892931">
      <w:r w:rsidRPr="00CF5108">
        <w:rPr>
          <w:b/>
        </w:rPr>
        <w:t>B)</w:t>
      </w:r>
      <w:r>
        <w:t xml:space="preserve"> pürüzlülük-yalıtkanlık</w:t>
      </w:r>
    </w:p>
    <w:p w:rsidR="004750BF" w:rsidRDefault="004750BF" w:rsidP="00892931">
      <w:r w:rsidRPr="00CF5108">
        <w:rPr>
          <w:b/>
        </w:rPr>
        <w:t>C)</w:t>
      </w:r>
      <w:r>
        <w:t xml:space="preserve"> esneklik-berklik</w:t>
      </w:r>
      <w:r>
        <w:tab/>
      </w:r>
      <w:r>
        <w:tab/>
      </w:r>
    </w:p>
    <w:p w:rsidR="004750BF" w:rsidRDefault="004750BF" w:rsidP="00892931">
      <w:r w:rsidRPr="00CF5108">
        <w:rPr>
          <w:b/>
        </w:rPr>
        <w:t>D)</w:t>
      </w:r>
      <w:r>
        <w:t xml:space="preserve"> parlaklık-matlık</w:t>
      </w:r>
    </w:p>
    <w:p w:rsidR="004750BF" w:rsidRDefault="004750BF" w:rsidP="00892931"/>
    <w:p w:rsidR="004750BF" w:rsidRDefault="004750BF" w:rsidP="00892931">
      <w:pPr>
        <w:rPr>
          <w:b/>
        </w:rPr>
      </w:pPr>
      <w:hyperlink r:id="rId5" w:history="1">
        <w:r>
          <w:rPr>
            <w:rStyle w:val="Hyperlink"/>
            <w:rFonts w:ascii="Verdana" w:hAnsi="Verdana"/>
            <w:sz w:val="15"/>
            <w:szCs w:val="15"/>
          </w:rPr>
          <w:t>www.sorubak.com</w:t>
        </w:r>
      </w:hyperlink>
    </w:p>
    <w:p w:rsidR="004750BF" w:rsidRPr="00CF5108" w:rsidRDefault="004750BF" w:rsidP="00892931">
      <w:pPr>
        <w:rPr>
          <w:b/>
        </w:rPr>
      </w:pPr>
      <w:r>
        <w:rPr>
          <w:b/>
        </w:rPr>
        <w:t>17</w:t>
      </w:r>
      <w:r w:rsidRPr="00CF5108">
        <w:rPr>
          <w:b/>
        </w:rPr>
        <w:t xml:space="preserve">. </w:t>
      </w:r>
      <w:r>
        <w:rPr>
          <w:b/>
        </w:rPr>
        <w:t>Aşağıdakilerden hangisi malzeme olma özelliğine sahiptir</w:t>
      </w:r>
      <w:r w:rsidRPr="00CF5108">
        <w:rPr>
          <w:b/>
        </w:rPr>
        <w:t>?</w:t>
      </w:r>
    </w:p>
    <w:p w:rsidR="004750BF" w:rsidRDefault="004750BF" w:rsidP="00892931">
      <w:r w:rsidRPr="00CF5108">
        <w:rPr>
          <w:b/>
        </w:rPr>
        <w:t>A)</w:t>
      </w:r>
      <w:r>
        <w:t xml:space="preserve"> deri</w:t>
      </w:r>
      <w:r>
        <w:tab/>
      </w:r>
      <w:r>
        <w:tab/>
      </w:r>
      <w:r w:rsidRPr="00CF5108">
        <w:rPr>
          <w:b/>
        </w:rPr>
        <w:t>B)</w:t>
      </w:r>
      <w:r>
        <w:t xml:space="preserve"> kemer</w:t>
      </w:r>
    </w:p>
    <w:p w:rsidR="004750BF" w:rsidRDefault="004750BF" w:rsidP="00C279FB">
      <w:r w:rsidRPr="00CF5108">
        <w:rPr>
          <w:b/>
        </w:rPr>
        <w:t>C)</w:t>
      </w:r>
      <w:r>
        <w:t xml:space="preserve"> çanta</w:t>
      </w:r>
      <w:r>
        <w:tab/>
      </w:r>
      <w:r w:rsidRPr="00CF5108">
        <w:rPr>
          <w:b/>
        </w:rPr>
        <w:t>D)</w:t>
      </w:r>
      <w:r>
        <w:t xml:space="preserve"> ayakkabı</w:t>
      </w:r>
    </w:p>
    <w:sectPr w:rsidR="004750BF" w:rsidSect="00CF5108">
      <w:type w:val="continuous"/>
      <w:pgSz w:w="11906" w:h="16838"/>
      <w:pgMar w:top="567" w:right="566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108"/>
    <w:rsid w:val="0003498C"/>
    <w:rsid w:val="001F5A23"/>
    <w:rsid w:val="00223E0C"/>
    <w:rsid w:val="00400B94"/>
    <w:rsid w:val="00403D1D"/>
    <w:rsid w:val="00422317"/>
    <w:rsid w:val="004750BF"/>
    <w:rsid w:val="005F5F55"/>
    <w:rsid w:val="006168EC"/>
    <w:rsid w:val="006A1319"/>
    <w:rsid w:val="006B2375"/>
    <w:rsid w:val="00751E7D"/>
    <w:rsid w:val="00775861"/>
    <w:rsid w:val="007D5606"/>
    <w:rsid w:val="007F6BD1"/>
    <w:rsid w:val="00871125"/>
    <w:rsid w:val="00892931"/>
    <w:rsid w:val="00920EA2"/>
    <w:rsid w:val="00A44813"/>
    <w:rsid w:val="00AC5237"/>
    <w:rsid w:val="00C279FB"/>
    <w:rsid w:val="00CF5108"/>
    <w:rsid w:val="00D722CA"/>
    <w:rsid w:val="00DB7582"/>
    <w:rsid w:val="00E2029B"/>
    <w:rsid w:val="00E62592"/>
    <w:rsid w:val="00F30EDC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51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202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02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F5F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B75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322</Words>
  <Characters>1840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12</cp:revision>
  <dcterms:created xsi:type="dcterms:W3CDTF">2010-11-14T21:56:00Z</dcterms:created>
  <dcterms:modified xsi:type="dcterms:W3CDTF">2012-02-14T20:02:00Z</dcterms:modified>
</cp:coreProperties>
</file>